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60B" w:rsidRPr="003A77D0" w:rsidRDefault="004A160B" w:rsidP="00985565">
      <w:pPr>
        <w:spacing w:after="0" w:line="240" w:lineRule="auto"/>
        <w:jc w:val="center"/>
        <w:rPr>
          <w:b/>
          <w:u w:val="single"/>
        </w:rPr>
      </w:pPr>
      <w:r w:rsidRPr="003A77D0">
        <w:rPr>
          <w:b/>
        </w:rPr>
        <w:t>PROJE DEĞERLENDİRME ÖLÇEĞİ</w:t>
      </w:r>
    </w:p>
    <w:p w:rsidR="004A160B" w:rsidRPr="00985565" w:rsidRDefault="004A160B" w:rsidP="00BE6E7A">
      <w:pPr>
        <w:spacing w:after="0" w:line="240" w:lineRule="auto"/>
        <w:rPr>
          <w:b/>
          <w:sz w:val="36"/>
          <w:szCs w:val="36"/>
        </w:rPr>
      </w:pPr>
      <w:r w:rsidRPr="00BE6E7A">
        <w:rPr>
          <w:u w:val="single"/>
        </w:rPr>
        <w:t>Projenin Adı</w:t>
      </w:r>
      <w:r>
        <w:rPr>
          <w:u w:val="single"/>
        </w:rPr>
        <w:t xml:space="preserve"> : </w:t>
      </w:r>
      <w:r>
        <w:rPr>
          <w:b/>
        </w:rPr>
        <w:t>Cisimlerin hareketini anlatan düzenek hazırlama.</w:t>
      </w:r>
    </w:p>
    <w:p w:rsidR="004A160B" w:rsidRDefault="004A160B" w:rsidP="00BE6E7A">
      <w:pPr>
        <w:spacing w:after="0" w:line="240" w:lineRule="auto"/>
      </w:pPr>
    </w:p>
    <w:p w:rsidR="004A160B" w:rsidRPr="00985565" w:rsidRDefault="004A160B" w:rsidP="00BE6E7A">
      <w:pPr>
        <w:spacing w:after="0" w:line="240" w:lineRule="auto"/>
        <w:rPr>
          <w:u w:val="single"/>
        </w:rPr>
      </w:pPr>
      <w:r w:rsidRPr="00985565">
        <w:rPr>
          <w:u w:val="single"/>
        </w:rPr>
        <w:t>PROJEYİ HAZIRLARKEN</w:t>
      </w:r>
    </w:p>
    <w:p w:rsidR="004A160B" w:rsidRDefault="004A160B" w:rsidP="00BE6E7A">
      <w:pPr>
        <w:spacing w:after="0" w:line="240" w:lineRule="auto"/>
      </w:pPr>
    </w:p>
    <w:p w:rsidR="004A160B" w:rsidRDefault="004A160B" w:rsidP="005B2C3C">
      <w:pPr>
        <w:numPr>
          <w:ilvl w:val="0"/>
          <w:numId w:val="3"/>
        </w:numPr>
        <w:spacing w:after="0" w:line="240" w:lineRule="auto"/>
      </w:pPr>
      <w:r>
        <w:t>Cisimler nasıl hareket ederler? Bu konu ile ilgili kısa bilgi topla.</w:t>
      </w:r>
    </w:p>
    <w:p w:rsidR="004A160B" w:rsidRDefault="004A160B" w:rsidP="005B2C3C">
      <w:pPr>
        <w:numPr>
          <w:ilvl w:val="0"/>
          <w:numId w:val="3"/>
        </w:numPr>
        <w:spacing w:after="0" w:line="240" w:lineRule="auto"/>
      </w:pPr>
      <w:r>
        <w:t>Tahtadan elde ettiğin makara, silindir, daire şeklindeki malzemelerine ip bağlayarak oluşturacağın bir platformda itme ve çekme yardımı ile cisimleri hareket ettir.</w:t>
      </w:r>
    </w:p>
    <w:p w:rsidR="004A160B" w:rsidRDefault="004A160B" w:rsidP="005B2C3C">
      <w:pPr>
        <w:numPr>
          <w:ilvl w:val="0"/>
          <w:numId w:val="3"/>
        </w:numPr>
        <w:spacing w:after="0" w:line="240" w:lineRule="auto"/>
      </w:pPr>
      <w:r>
        <w:t>Bunu sınıfa sun.</w:t>
      </w:r>
    </w:p>
    <w:p w:rsidR="004A160B" w:rsidRDefault="004A160B" w:rsidP="005B2C3C">
      <w:pPr>
        <w:numPr>
          <w:ilvl w:val="0"/>
          <w:numId w:val="3"/>
        </w:numPr>
        <w:spacing w:after="0" w:line="240" w:lineRule="auto"/>
      </w:pPr>
      <w:r>
        <w:t>Sunumunu anlatan kısa bilgiyi projenle birlikte sergile.</w:t>
      </w:r>
    </w:p>
    <w:p w:rsidR="004A160B" w:rsidRDefault="004A160B" w:rsidP="00BE6E7A">
      <w:pPr>
        <w:spacing w:after="0" w:line="240" w:lineRule="auto"/>
      </w:pPr>
    </w:p>
    <w:p w:rsidR="004A160B" w:rsidRDefault="004A160B" w:rsidP="00BE6E7A">
      <w:pPr>
        <w:spacing w:after="0" w:line="240" w:lineRule="auto"/>
      </w:pPr>
    </w:p>
    <w:p w:rsidR="004A160B" w:rsidRDefault="004A160B" w:rsidP="00BE6E7A">
      <w:pPr>
        <w:spacing w:after="0" w:line="240" w:lineRule="auto"/>
      </w:pPr>
    </w:p>
    <w:p w:rsidR="004A160B" w:rsidRDefault="004A160B" w:rsidP="00BE6E7A">
      <w:pPr>
        <w:spacing w:after="0" w:line="240" w:lineRule="auto"/>
      </w:pPr>
    </w:p>
    <w:p w:rsidR="004A160B" w:rsidRDefault="004A160B" w:rsidP="00BE6E7A">
      <w:pPr>
        <w:spacing w:after="0" w:line="240" w:lineRule="auto"/>
      </w:pPr>
    </w:p>
    <w:p w:rsidR="004A160B" w:rsidRDefault="004A160B" w:rsidP="00BE6E7A">
      <w:pPr>
        <w:spacing w:after="0" w:line="240" w:lineRule="auto"/>
      </w:pPr>
    </w:p>
    <w:p w:rsidR="004A160B" w:rsidRDefault="004A160B" w:rsidP="00BE6E7A">
      <w:pPr>
        <w:spacing w:after="0" w:line="240" w:lineRule="auto"/>
      </w:pPr>
    </w:p>
    <w:p w:rsidR="004A160B" w:rsidRDefault="004A160B" w:rsidP="00BE6E7A">
      <w:pPr>
        <w:spacing w:after="0" w:line="240" w:lineRule="auto"/>
      </w:pPr>
    </w:p>
    <w:p w:rsidR="004A160B" w:rsidRDefault="004A160B" w:rsidP="00BE6E7A">
      <w:pPr>
        <w:spacing w:after="0" w:line="240" w:lineRule="auto"/>
      </w:pPr>
    </w:p>
    <w:p w:rsidR="004A160B" w:rsidRDefault="004A160B" w:rsidP="00BE6E7A">
      <w:pPr>
        <w:spacing w:after="0" w:line="240" w:lineRule="auto"/>
      </w:pPr>
    </w:p>
    <w:p w:rsidR="004A160B" w:rsidRDefault="004A160B" w:rsidP="00BE6E7A">
      <w:pPr>
        <w:spacing w:after="0" w:line="240" w:lineRule="auto"/>
      </w:pPr>
    </w:p>
    <w:p w:rsidR="004A160B" w:rsidRDefault="004A160B" w:rsidP="00BE6E7A">
      <w:pPr>
        <w:spacing w:after="0" w:line="240" w:lineRule="auto"/>
      </w:pPr>
    </w:p>
    <w:p w:rsidR="004A160B" w:rsidRDefault="004A160B" w:rsidP="00BE6E7A">
      <w:pPr>
        <w:spacing w:after="0" w:line="240" w:lineRule="auto"/>
      </w:pPr>
    </w:p>
    <w:p w:rsidR="004A160B" w:rsidRDefault="004A160B" w:rsidP="00BE6E7A">
      <w:pPr>
        <w:spacing w:after="0" w:line="240" w:lineRule="auto"/>
      </w:pPr>
    </w:p>
    <w:p w:rsidR="004A160B" w:rsidRDefault="004A160B" w:rsidP="00BE6E7A">
      <w:pPr>
        <w:spacing w:after="0" w:line="240" w:lineRule="auto"/>
      </w:pPr>
    </w:p>
    <w:p w:rsidR="004A160B" w:rsidRDefault="004A160B" w:rsidP="00BE6E7A">
      <w:pPr>
        <w:spacing w:after="0" w:line="240" w:lineRule="auto"/>
      </w:pPr>
    </w:p>
    <w:p w:rsidR="004A160B" w:rsidRDefault="004A160B" w:rsidP="00BE6E7A">
      <w:pPr>
        <w:spacing w:after="0" w:line="240" w:lineRule="auto"/>
      </w:pPr>
    </w:p>
    <w:p w:rsidR="004A160B" w:rsidRDefault="004A160B" w:rsidP="00BE6E7A">
      <w:pPr>
        <w:spacing w:after="0" w:line="240" w:lineRule="auto"/>
      </w:pPr>
    </w:p>
    <w:p w:rsidR="004A160B" w:rsidRDefault="004A160B" w:rsidP="00BE6E7A">
      <w:pPr>
        <w:spacing w:after="0" w:line="240" w:lineRule="auto"/>
      </w:pPr>
    </w:p>
    <w:p w:rsidR="004A160B" w:rsidRDefault="004A160B" w:rsidP="00BE6E7A">
      <w:pPr>
        <w:spacing w:after="0" w:line="240" w:lineRule="auto"/>
      </w:pPr>
    </w:p>
    <w:p w:rsidR="004A160B" w:rsidRDefault="004A160B" w:rsidP="00BE6E7A">
      <w:pPr>
        <w:spacing w:after="0" w:line="240" w:lineRule="auto"/>
      </w:pPr>
    </w:p>
    <w:p w:rsidR="004A160B" w:rsidRDefault="004A160B" w:rsidP="00BE6E7A">
      <w:pPr>
        <w:spacing w:after="0" w:line="240" w:lineRule="auto"/>
      </w:pPr>
    </w:p>
    <w:p w:rsidR="004A160B" w:rsidRDefault="004A160B" w:rsidP="00BE6E7A">
      <w:pPr>
        <w:spacing w:after="0" w:line="240" w:lineRule="auto"/>
      </w:pPr>
    </w:p>
    <w:p w:rsidR="004A160B" w:rsidRDefault="004A160B" w:rsidP="00BE6E7A">
      <w:pPr>
        <w:spacing w:after="0" w:line="240" w:lineRule="auto"/>
      </w:pPr>
    </w:p>
    <w:p w:rsidR="004A160B" w:rsidRDefault="004A160B" w:rsidP="00BE6E7A">
      <w:pPr>
        <w:spacing w:after="0" w:line="240" w:lineRule="auto"/>
      </w:pPr>
    </w:p>
    <w:p w:rsidR="004A160B" w:rsidRDefault="004A160B" w:rsidP="00BE6E7A">
      <w:pPr>
        <w:spacing w:after="0" w:line="240" w:lineRule="auto"/>
      </w:pPr>
    </w:p>
    <w:p w:rsidR="004A160B" w:rsidRDefault="004A160B" w:rsidP="00BE6E7A">
      <w:pPr>
        <w:spacing w:after="0" w:line="240" w:lineRule="auto"/>
      </w:pPr>
    </w:p>
    <w:p w:rsidR="004A160B" w:rsidRDefault="004A160B" w:rsidP="00BE6E7A">
      <w:pPr>
        <w:spacing w:after="0" w:line="240" w:lineRule="auto"/>
      </w:pPr>
    </w:p>
    <w:p w:rsidR="004A160B" w:rsidRDefault="004A160B" w:rsidP="00BE6E7A">
      <w:pPr>
        <w:spacing w:after="0" w:line="240" w:lineRule="auto"/>
      </w:pPr>
    </w:p>
    <w:p w:rsidR="004A160B" w:rsidRDefault="004A160B" w:rsidP="00BE6E7A">
      <w:pPr>
        <w:spacing w:after="0" w:line="240" w:lineRule="auto"/>
      </w:pPr>
    </w:p>
    <w:p w:rsidR="004A160B" w:rsidRDefault="004A160B" w:rsidP="00BE6E7A">
      <w:pPr>
        <w:spacing w:after="0" w:line="240" w:lineRule="auto"/>
      </w:pPr>
    </w:p>
    <w:p w:rsidR="004A160B" w:rsidRDefault="004A160B" w:rsidP="00BE6E7A">
      <w:pPr>
        <w:spacing w:after="0" w:line="240" w:lineRule="auto"/>
      </w:pPr>
    </w:p>
    <w:p w:rsidR="004A160B" w:rsidRDefault="004A160B" w:rsidP="00BE6E7A">
      <w:pPr>
        <w:spacing w:after="0" w:line="240" w:lineRule="auto"/>
      </w:pPr>
    </w:p>
    <w:p w:rsidR="004A160B" w:rsidRDefault="004A160B" w:rsidP="00BE6E7A">
      <w:pPr>
        <w:spacing w:after="0" w:line="240" w:lineRule="auto"/>
      </w:pPr>
    </w:p>
    <w:p w:rsidR="004A160B" w:rsidRDefault="004A160B" w:rsidP="00BE6E7A">
      <w:pPr>
        <w:spacing w:after="0" w:line="240" w:lineRule="auto"/>
      </w:pPr>
    </w:p>
    <w:p w:rsidR="004A160B" w:rsidRDefault="004A160B" w:rsidP="00BE6E7A">
      <w:pPr>
        <w:spacing w:after="0" w:line="240" w:lineRule="auto"/>
      </w:pPr>
    </w:p>
    <w:p w:rsidR="004A160B" w:rsidRDefault="004A160B" w:rsidP="00BE6E7A">
      <w:pPr>
        <w:spacing w:after="0" w:line="240" w:lineRule="auto"/>
      </w:pPr>
    </w:p>
    <w:p w:rsidR="004A160B" w:rsidRDefault="004A160B" w:rsidP="00BE6E7A">
      <w:pPr>
        <w:spacing w:after="0" w:line="240" w:lineRule="auto"/>
      </w:pPr>
    </w:p>
    <w:p w:rsidR="004A160B" w:rsidRDefault="004A160B" w:rsidP="00BE6E7A">
      <w:pPr>
        <w:spacing w:after="0" w:line="240" w:lineRule="auto"/>
      </w:pPr>
    </w:p>
    <w:p w:rsidR="004A160B" w:rsidRDefault="004A160B" w:rsidP="00BE6E7A">
      <w:pPr>
        <w:spacing w:after="0" w:line="240" w:lineRule="auto"/>
      </w:pPr>
    </w:p>
    <w:p w:rsidR="004A160B" w:rsidRDefault="004A160B" w:rsidP="00BE6E7A">
      <w:pPr>
        <w:spacing w:after="0" w:line="240" w:lineRule="auto"/>
      </w:pPr>
    </w:p>
    <w:p w:rsidR="004A160B" w:rsidRDefault="004A160B" w:rsidP="00BE6E7A">
      <w:pPr>
        <w:spacing w:after="0" w:line="240" w:lineRule="auto"/>
      </w:pPr>
    </w:p>
    <w:p w:rsidR="004A160B" w:rsidRPr="003A77D0" w:rsidRDefault="004A160B" w:rsidP="00985565">
      <w:pPr>
        <w:spacing w:after="0" w:line="240" w:lineRule="auto"/>
        <w:rPr>
          <w:u w:val="single"/>
        </w:rPr>
      </w:pPr>
      <w:r w:rsidRPr="003A77D0">
        <w:rPr>
          <w:u w:val="single"/>
        </w:rPr>
        <w:t>Adı ve soyadı:</w:t>
      </w:r>
    </w:p>
    <w:p w:rsidR="004A160B" w:rsidRPr="003A77D0" w:rsidRDefault="004A160B" w:rsidP="00985565">
      <w:pPr>
        <w:spacing w:after="0" w:line="240" w:lineRule="auto"/>
        <w:rPr>
          <w:u w:val="single"/>
        </w:rPr>
      </w:pPr>
      <w:r w:rsidRPr="003A77D0">
        <w:rPr>
          <w:u w:val="single"/>
        </w:rPr>
        <w:t>Sınıfı:</w:t>
      </w:r>
    </w:p>
    <w:p w:rsidR="004A160B" w:rsidRPr="003A77D0" w:rsidRDefault="004A160B" w:rsidP="00985565">
      <w:pPr>
        <w:spacing w:after="0" w:line="240" w:lineRule="auto"/>
        <w:rPr>
          <w:u w:val="single"/>
        </w:rPr>
      </w:pPr>
      <w:r w:rsidRPr="003A77D0">
        <w:rPr>
          <w:u w:val="single"/>
        </w:rPr>
        <w:t>No:</w:t>
      </w:r>
    </w:p>
    <w:p w:rsidR="004A160B" w:rsidRDefault="004A160B" w:rsidP="00BE6E7A">
      <w:pPr>
        <w:spacing w:after="0"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5"/>
        <w:gridCol w:w="7"/>
        <w:gridCol w:w="56"/>
        <w:gridCol w:w="936"/>
        <w:gridCol w:w="6"/>
        <w:gridCol w:w="1128"/>
        <w:gridCol w:w="993"/>
        <w:gridCol w:w="1134"/>
        <w:gridCol w:w="6"/>
        <w:gridCol w:w="992"/>
      </w:tblGrid>
      <w:tr w:rsidR="004A160B" w:rsidRPr="00540C31" w:rsidTr="00985565">
        <w:trPr>
          <w:trHeight w:val="570"/>
        </w:trPr>
        <w:tc>
          <w:tcPr>
            <w:tcW w:w="3708" w:type="dxa"/>
            <w:gridSpan w:val="3"/>
            <w:vMerge w:val="restart"/>
          </w:tcPr>
          <w:p w:rsidR="004A160B" w:rsidRPr="00540C31" w:rsidRDefault="004A160B" w:rsidP="00540C31">
            <w:pPr>
              <w:spacing w:after="0" w:line="240" w:lineRule="auto"/>
              <w:rPr>
                <w:b/>
              </w:rPr>
            </w:pPr>
            <w:r w:rsidRPr="00540C31">
              <w:rPr>
                <w:b/>
              </w:rPr>
              <w:t>GÖZLENECEK</w:t>
            </w:r>
          </w:p>
          <w:p w:rsidR="004A160B" w:rsidRPr="00540C31" w:rsidRDefault="004A160B" w:rsidP="00540C31">
            <w:pPr>
              <w:spacing w:after="0" w:line="240" w:lineRule="auto"/>
              <w:rPr>
                <w:b/>
              </w:rPr>
            </w:pPr>
            <w:r w:rsidRPr="00540C31">
              <w:rPr>
                <w:b/>
              </w:rPr>
              <w:t xml:space="preserve">ÖĞRENCİ KAZANIMLARI </w:t>
            </w:r>
          </w:p>
          <w:p w:rsidR="004A160B" w:rsidRPr="00540C31" w:rsidRDefault="004A160B" w:rsidP="00540C31">
            <w:pPr>
              <w:spacing w:after="0" w:line="240" w:lineRule="auto"/>
            </w:pPr>
          </w:p>
          <w:p w:rsidR="004A160B" w:rsidRPr="00540C31" w:rsidRDefault="004A160B" w:rsidP="00540C31">
            <w:pPr>
              <w:spacing w:after="0" w:line="240" w:lineRule="auto"/>
            </w:pPr>
            <w:r w:rsidRPr="00540C31">
              <w:t xml:space="preserve">   </w:t>
            </w:r>
          </w:p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5195" w:type="dxa"/>
            <w:gridSpan w:val="7"/>
          </w:tcPr>
          <w:p w:rsidR="004A160B" w:rsidRPr="00540C31" w:rsidRDefault="004A160B" w:rsidP="00540C31">
            <w:pPr>
              <w:spacing w:after="0" w:line="240" w:lineRule="auto"/>
              <w:rPr>
                <w:b/>
              </w:rPr>
            </w:pPr>
            <w:r w:rsidRPr="00540C31">
              <w:t xml:space="preserve">                     </w:t>
            </w:r>
            <w:r w:rsidRPr="00540C31">
              <w:rPr>
                <w:b/>
              </w:rPr>
              <w:t>DERECELER</w:t>
            </w:r>
          </w:p>
        </w:tc>
      </w:tr>
      <w:tr w:rsidR="004A160B" w:rsidRPr="00540C31" w:rsidTr="00985565">
        <w:trPr>
          <w:trHeight w:val="495"/>
        </w:trPr>
        <w:tc>
          <w:tcPr>
            <w:tcW w:w="3708" w:type="dxa"/>
            <w:gridSpan w:val="3"/>
            <w:vMerge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36" w:type="dxa"/>
          </w:tcPr>
          <w:p w:rsidR="004A160B" w:rsidRPr="00540C31" w:rsidRDefault="004A160B" w:rsidP="00540C31">
            <w:pPr>
              <w:spacing w:after="0" w:line="240" w:lineRule="auto"/>
            </w:pPr>
            <w:r w:rsidRPr="00540C31">
              <w:t>ÇOK İYİ</w:t>
            </w:r>
          </w:p>
        </w:tc>
        <w:tc>
          <w:tcPr>
            <w:tcW w:w="1134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  <w:r w:rsidRPr="00540C31">
              <w:t>İYİ</w:t>
            </w:r>
          </w:p>
        </w:tc>
        <w:tc>
          <w:tcPr>
            <w:tcW w:w="993" w:type="dxa"/>
          </w:tcPr>
          <w:p w:rsidR="004A160B" w:rsidRPr="00540C31" w:rsidRDefault="004A160B" w:rsidP="00540C31">
            <w:pPr>
              <w:spacing w:after="0" w:line="240" w:lineRule="auto"/>
            </w:pPr>
            <w:r w:rsidRPr="00540C31">
              <w:t>ORTA</w:t>
            </w:r>
          </w:p>
        </w:tc>
        <w:tc>
          <w:tcPr>
            <w:tcW w:w="1134" w:type="dxa"/>
          </w:tcPr>
          <w:p w:rsidR="004A160B" w:rsidRPr="00540C31" w:rsidRDefault="004A160B" w:rsidP="00540C31">
            <w:pPr>
              <w:spacing w:after="0" w:line="240" w:lineRule="auto"/>
            </w:pPr>
            <w:r w:rsidRPr="00540C31">
              <w:t>GEÇER</w:t>
            </w:r>
          </w:p>
        </w:tc>
        <w:tc>
          <w:tcPr>
            <w:tcW w:w="998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  <w:r w:rsidRPr="00540C31">
              <w:t>ZAYIF</w:t>
            </w:r>
          </w:p>
        </w:tc>
      </w:tr>
      <w:tr w:rsidR="004A160B" w:rsidRPr="00540C31" w:rsidTr="00985565">
        <w:trPr>
          <w:trHeight w:val="270"/>
        </w:trPr>
        <w:tc>
          <w:tcPr>
            <w:tcW w:w="3708" w:type="dxa"/>
            <w:gridSpan w:val="3"/>
            <w:vMerge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36" w:type="dxa"/>
          </w:tcPr>
          <w:p w:rsidR="004A160B" w:rsidRPr="00540C31" w:rsidRDefault="004A160B" w:rsidP="00540C31">
            <w:pPr>
              <w:spacing w:after="0" w:line="240" w:lineRule="auto"/>
            </w:pPr>
            <w:r w:rsidRPr="00540C31">
              <w:t xml:space="preserve">      5</w:t>
            </w:r>
          </w:p>
        </w:tc>
        <w:tc>
          <w:tcPr>
            <w:tcW w:w="1134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  <w:r w:rsidRPr="00540C31">
              <w:t xml:space="preserve">    4</w:t>
            </w:r>
          </w:p>
        </w:tc>
        <w:tc>
          <w:tcPr>
            <w:tcW w:w="993" w:type="dxa"/>
          </w:tcPr>
          <w:p w:rsidR="004A160B" w:rsidRPr="00540C31" w:rsidRDefault="004A160B" w:rsidP="00540C31">
            <w:pPr>
              <w:spacing w:after="0" w:line="240" w:lineRule="auto"/>
            </w:pPr>
            <w:r w:rsidRPr="00540C31">
              <w:t xml:space="preserve">   3</w:t>
            </w:r>
          </w:p>
        </w:tc>
        <w:tc>
          <w:tcPr>
            <w:tcW w:w="1134" w:type="dxa"/>
          </w:tcPr>
          <w:p w:rsidR="004A160B" w:rsidRPr="00540C31" w:rsidRDefault="004A160B" w:rsidP="00540C31">
            <w:pPr>
              <w:spacing w:after="0" w:line="240" w:lineRule="auto"/>
            </w:pPr>
            <w:r w:rsidRPr="00540C31">
              <w:t xml:space="preserve">   2</w:t>
            </w:r>
          </w:p>
        </w:tc>
        <w:tc>
          <w:tcPr>
            <w:tcW w:w="998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  <w:r w:rsidRPr="00540C31">
              <w:t xml:space="preserve">  1</w:t>
            </w:r>
          </w:p>
        </w:tc>
      </w:tr>
      <w:tr w:rsidR="004A160B" w:rsidRPr="00540C31" w:rsidTr="00540C31">
        <w:tc>
          <w:tcPr>
            <w:tcW w:w="8903" w:type="dxa"/>
            <w:gridSpan w:val="10"/>
          </w:tcPr>
          <w:p w:rsidR="004A160B" w:rsidRPr="00540C31" w:rsidRDefault="004A160B" w:rsidP="00540C31">
            <w:pPr>
              <w:spacing w:after="0" w:line="240" w:lineRule="auto"/>
              <w:rPr>
                <w:b/>
              </w:rPr>
            </w:pPr>
            <w:r w:rsidRPr="00540C31">
              <w:rPr>
                <w:b/>
              </w:rPr>
              <w:t xml:space="preserve"> 1. PROJE  HAZIRLAMA  SÜRECİ</w:t>
            </w:r>
          </w:p>
        </w:tc>
      </w:tr>
      <w:tr w:rsidR="004A160B" w:rsidRPr="00540C31" w:rsidTr="00540C31">
        <w:tc>
          <w:tcPr>
            <w:tcW w:w="3652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  <w:r w:rsidRPr="00540C31">
              <w:t>Projenin amacını belirleme</w:t>
            </w:r>
          </w:p>
        </w:tc>
        <w:tc>
          <w:tcPr>
            <w:tcW w:w="992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  <w:tcBorders>
              <w:top w:val="nil"/>
            </w:tcBorders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3" w:type="dxa"/>
            <w:tcBorders>
              <w:top w:val="nil"/>
            </w:tcBorders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</w:tr>
      <w:tr w:rsidR="004A160B" w:rsidRPr="00540C31" w:rsidTr="00540C31">
        <w:tc>
          <w:tcPr>
            <w:tcW w:w="3652" w:type="dxa"/>
            <w:gridSpan w:val="2"/>
          </w:tcPr>
          <w:p w:rsidR="004A160B" w:rsidRPr="00540C31" w:rsidRDefault="004A160B" w:rsidP="00540C31">
            <w:pPr>
              <w:spacing w:after="0" w:line="240" w:lineRule="auto"/>
              <w:rPr>
                <w:sz w:val="24"/>
              </w:rPr>
            </w:pPr>
            <w:r w:rsidRPr="00540C31">
              <w:rPr>
                <w:sz w:val="24"/>
              </w:rPr>
              <w:t xml:space="preserve">Projeye uygun çalışma planı yapma </w:t>
            </w:r>
          </w:p>
        </w:tc>
        <w:tc>
          <w:tcPr>
            <w:tcW w:w="992" w:type="dxa"/>
            <w:gridSpan w:val="2"/>
          </w:tcPr>
          <w:p w:rsidR="004A160B" w:rsidRPr="00540C31" w:rsidRDefault="004A160B" w:rsidP="00540C3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4" w:type="dxa"/>
            <w:gridSpan w:val="2"/>
          </w:tcPr>
          <w:p w:rsidR="004A160B" w:rsidRPr="00540C31" w:rsidRDefault="004A160B" w:rsidP="00540C3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993" w:type="dxa"/>
          </w:tcPr>
          <w:p w:rsidR="004A160B" w:rsidRPr="00540C31" w:rsidRDefault="004A160B" w:rsidP="00540C3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4" w:type="dxa"/>
          </w:tcPr>
          <w:p w:rsidR="004A160B" w:rsidRPr="00540C31" w:rsidRDefault="004A160B" w:rsidP="00540C3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998" w:type="dxa"/>
            <w:gridSpan w:val="2"/>
          </w:tcPr>
          <w:p w:rsidR="004A160B" w:rsidRPr="00540C31" w:rsidRDefault="004A160B" w:rsidP="00540C31">
            <w:pPr>
              <w:spacing w:after="0" w:line="240" w:lineRule="auto"/>
              <w:rPr>
                <w:sz w:val="24"/>
              </w:rPr>
            </w:pPr>
          </w:p>
        </w:tc>
      </w:tr>
      <w:tr w:rsidR="004A160B" w:rsidRPr="00540C31" w:rsidTr="00540C31">
        <w:tc>
          <w:tcPr>
            <w:tcW w:w="3652" w:type="dxa"/>
            <w:gridSpan w:val="2"/>
          </w:tcPr>
          <w:p w:rsidR="004A160B" w:rsidRPr="00540C31" w:rsidRDefault="004A160B" w:rsidP="00540C31">
            <w:pPr>
              <w:spacing w:after="0" w:line="240" w:lineRule="auto"/>
              <w:rPr>
                <w:sz w:val="24"/>
              </w:rPr>
            </w:pPr>
            <w:r w:rsidRPr="00540C31">
              <w:rPr>
                <w:sz w:val="24"/>
              </w:rPr>
              <w:t>Grup içinde görev dağılımı yapma</w:t>
            </w:r>
          </w:p>
        </w:tc>
        <w:tc>
          <w:tcPr>
            <w:tcW w:w="992" w:type="dxa"/>
            <w:gridSpan w:val="2"/>
          </w:tcPr>
          <w:p w:rsidR="004A160B" w:rsidRPr="00540C31" w:rsidRDefault="004A160B" w:rsidP="00540C3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4" w:type="dxa"/>
            <w:gridSpan w:val="2"/>
          </w:tcPr>
          <w:p w:rsidR="004A160B" w:rsidRPr="00540C31" w:rsidRDefault="004A160B" w:rsidP="00540C3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993" w:type="dxa"/>
          </w:tcPr>
          <w:p w:rsidR="004A160B" w:rsidRPr="00540C31" w:rsidRDefault="004A160B" w:rsidP="00540C3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4" w:type="dxa"/>
          </w:tcPr>
          <w:p w:rsidR="004A160B" w:rsidRPr="00540C31" w:rsidRDefault="004A160B" w:rsidP="00540C3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998" w:type="dxa"/>
            <w:gridSpan w:val="2"/>
          </w:tcPr>
          <w:p w:rsidR="004A160B" w:rsidRPr="00540C31" w:rsidRDefault="004A160B" w:rsidP="00540C31">
            <w:pPr>
              <w:spacing w:after="0" w:line="240" w:lineRule="auto"/>
              <w:rPr>
                <w:sz w:val="24"/>
              </w:rPr>
            </w:pPr>
          </w:p>
        </w:tc>
      </w:tr>
      <w:tr w:rsidR="004A160B" w:rsidRPr="00540C31" w:rsidTr="00540C31">
        <w:tc>
          <w:tcPr>
            <w:tcW w:w="3652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  <w:r w:rsidRPr="00540C31">
              <w:t>İhtiyaçları belirleme</w:t>
            </w:r>
          </w:p>
        </w:tc>
        <w:tc>
          <w:tcPr>
            <w:tcW w:w="992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</w:tr>
      <w:tr w:rsidR="004A160B" w:rsidRPr="00540C31" w:rsidTr="00540C31">
        <w:tc>
          <w:tcPr>
            <w:tcW w:w="3652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  <w:r w:rsidRPr="00540C31">
              <w:t>Farklı kaynaklarda bilgi toplama</w:t>
            </w:r>
          </w:p>
        </w:tc>
        <w:tc>
          <w:tcPr>
            <w:tcW w:w="992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</w:tr>
      <w:tr w:rsidR="004A160B" w:rsidRPr="00540C31" w:rsidTr="00540C31">
        <w:tc>
          <w:tcPr>
            <w:tcW w:w="3652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  <w:r w:rsidRPr="00540C31">
              <w:t>Projeyi plana göre gerçekleştirme</w:t>
            </w:r>
          </w:p>
        </w:tc>
        <w:tc>
          <w:tcPr>
            <w:tcW w:w="992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</w:tr>
      <w:tr w:rsidR="004A160B" w:rsidRPr="00540C31" w:rsidTr="00540C31">
        <w:tc>
          <w:tcPr>
            <w:tcW w:w="3652" w:type="dxa"/>
            <w:gridSpan w:val="2"/>
          </w:tcPr>
          <w:p w:rsidR="004A160B" w:rsidRPr="00540C31" w:rsidRDefault="004A160B" w:rsidP="00540C31">
            <w:pPr>
              <w:spacing w:after="0" w:line="240" w:lineRule="auto"/>
              <w:rPr>
                <w:b/>
              </w:rPr>
            </w:pPr>
            <w:r w:rsidRPr="00540C31">
              <w:rPr>
                <w:b/>
              </w:rPr>
              <w:t xml:space="preserve">   TOPLAM</w:t>
            </w:r>
          </w:p>
        </w:tc>
        <w:tc>
          <w:tcPr>
            <w:tcW w:w="992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</w:tr>
      <w:tr w:rsidR="004A160B" w:rsidRPr="00540C31" w:rsidTr="00540C31">
        <w:tc>
          <w:tcPr>
            <w:tcW w:w="8903" w:type="dxa"/>
            <w:gridSpan w:val="10"/>
          </w:tcPr>
          <w:p w:rsidR="004A160B" w:rsidRPr="00540C31" w:rsidRDefault="004A160B" w:rsidP="00540C31">
            <w:pPr>
              <w:spacing w:after="0" w:line="240" w:lineRule="auto"/>
              <w:rPr>
                <w:b/>
              </w:rPr>
            </w:pPr>
            <w:r w:rsidRPr="00540C31">
              <w:rPr>
                <w:b/>
              </w:rPr>
              <w:t xml:space="preserve"> 2.PROJENİN İÇERİĞİ     </w:t>
            </w:r>
          </w:p>
        </w:tc>
      </w:tr>
      <w:tr w:rsidR="004A160B" w:rsidRPr="00540C31" w:rsidTr="00540C31">
        <w:tc>
          <w:tcPr>
            <w:tcW w:w="3652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  <w:r w:rsidRPr="00540C31">
              <w:t>Türkçeyi doğru düzgün yazma</w:t>
            </w:r>
          </w:p>
        </w:tc>
        <w:tc>
          <w:tcPr>
            <w:tcW w:w="992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</w:tr>
      <w:tr w:rsidR="004A160B" w:rsidRPr="00540C31" w:rsidTr="00540C31">
        <w:tc>
          <w:tcPr>
            <w:tcW w:w="3652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  <w:r w:rsidRPr="00540C31">
              <w:t>Bilgilerin doğruluğu</w:t>
            </w:r>
          </w:p>
        </w:tc>
        <w:tc>
          <w:tcPr>
            <w:tcW w:w="992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</w:tr>
      <w:tr w:rsidR="004A160B" w:rsidRPr="00540C31" w:rsidTr="00540C31">
        <w:tc>
          <w:tcPr>
            <w:tcW w:w="3652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  <w:r w:rsidRPr="00540C31">
              <w:t>Toplanan bilgilerin analiz edilmesi</w:t>
            </w:r>
          </w:p>
        </w:tc>
        <w:tc>
          <w:tcPr>
            <w:tcW w:w="992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</w:tr>
      <w:tr w:rsidR="004A160B" w:rsidRPr="00540C31" w:rsidTr="00540C31">
        <w:tc>
          <w:tcPr>
            <w:tcW w:w="3652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  <w:r w:rsidRPr="00540C31">
              <w:t>Elde edilen bilgilerde çıkarmalar yapma</w:t>
            </w:r>
          </w:p>
        </w:tc>
        <w:tc>
          <w:tcPr>
            <w:tcW w:w="992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</w:tr>
      <w:tr w:rsidR="004A160B" w:rsidRPr="00540C31" w:rsidTr="00540C31">
        <w:tc>
          <w:tcPr>
            <w:tcW w:w="3652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  <w:r w:rsidRPr="00540C31">
              <w:t>Toplanan bilgileri düzenleme</w:t>
            </w:r>
          </w:p>
        </w:tc>
        <w:tc>
          <w:tcPr>
            <w:tcW w:w="992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</w:tr>
      <w:tr w:rsidR="004A160B" w:rsidRPr="00540C31" w:rsidTr="00540C31">
        <w:tc>
          <w:tcPr>
            <w:tcW w:w="3652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  <w:r w:rsidRPr="00540C31">
              <w:t>Yaratıcılık düşünme becerisini gösterme</w:t>
            </w:r>
          </w:p>
        </w:tc>
        <w:tc>
          <w:tcPr>
            <w:tcW w:w="992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</w:tr>
      <w:tr w:rsidR="004A160B" w:rsidRPr="00540C31" w:rsidTr="00540C31">
        <w:tc>
          <w:tcPr>
            <w:tcW w:w="3652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  <w:r w:rsidRPr="00540C31">
              <w:t>Yaratıcılık yeteneğini kullanma</w:t>
            </w:r>
          </w:p>
        </w:tc>
        <w:tc>
          <w:tcPr>
            <w:tcW w:w="992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</w:tr>
      <w:tr w:rsidR="004A160B" w:rsidRPr="00540C31" w:rsidTr="00540C31">
        <w:tc>
          <w:tcPr>
            <w:tcW w:w="3652" w:type="dxa"/>
            <w:gridSpan w:val="2"/>
          </w:tcPr>
          <w:p w:rsidR="004A160B" w:rsidRPr="00540C31" w:rsidRDefault="004A160B" w:rsidP="00540C31">
            <w:pPr>
              <w:spacing w:after="0" w:line="240" w:lineRule="auto"/>
              <w:rPr>
                <w:b/>
              </w:rPr>
            </w:pPr>
            <w:r w:rsidRPr="00540C31">
              <w:t xml:space="preserve"> </w:t>
            </w:r>
            <w:r w:rsidRPr="00540C31">
              <w:rPr>
                <w:b/>
              </w:rPr>
              <w:t>TOPLAM</w:t>
            </w:r>
          </w:p>
        </w:tc>
        <w:tc>
          <w:tcPr>
            <w:tcW w:w="992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</w:tr>
      <w:tr w:rsidR="004A160B" w:rsidRPr="00540C31" w:rsidTr="00540C31">
        <w:tc>
          <w:tcPr>
            <w:tcW w:w="8903" w:type="dxa"/>
            <w:gridSpan w:val="10"/>
          </w:tcPr>
          <w:p w:rsidR="004A160B" w:rsidRPr="00540C31" w:rsidRDefault="004A160B" w:rsidP="00540C31">
            <w:pPr>
              <w:spacing w:after="0" w:line="240" w:lineRule="auto"/>
              <w:rPr>
                <w:b/>
              </w:rPr>
            </w:pPr>
            <w:r w:rsidRPr="00540C31">
              <w:rPr>
                <w:b/>
              </w:rPr>
              <w:t>3.SUNU</w:t>
            </w:r>
          </w:p>
        </w:tc>
      </w:tr>
      <w:tr w:rsidR="004A160B" w:rsidRPr="00540C31" w:rsidTr="00540C31">
        <w:tc>
          <w:tcPr>
            <w:tcW w:w="3652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  <w:r w:rsidRPr="00540C31">
              <w:t>Türkçeyi doğru ve düzgün konuşma</w:t>
            </w:r>
          </w:p>
        </w:tc>
        <w:tc>
          <w:tcPr>
            <w:tcW w:w="992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</w:tr>
      <w:tr w:rsidR="004A160B" w:rsidRPr="00540C31" w:rsidTr="00540C31">
        <w:tc>
          <w:tcPr>
            <w:tcW w:w="3652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  <w:r w:rsidRPr="00540C31">
              <w:t>Sorulara cevap verme</w:t>
            </w:r>
          </w:p>
        </w:tc>
        <w:tc>
          <w:tcPr>
            <w:tcW w:w="992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</w:tr>
      <w:tr w:rsidR="004A160B" w:rsidRPr="00540C31" w:rsidTr="00540C31">
        <w:tc>
          <w:tcPr>
            <w:tcW w:w="3652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  <w:r w:rsidRPr="00540C31">
              <w:t>Konuyu dinleyicilerin ilgisini çekecek şekilde sunma</w:t>
            </w:r>
          </w:p>
        </w:tc>
        <w:tc>
          <w:tcPr>
            <w:tcW w:w="992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</w:tr>
      <w:tr w:rsidR="004A160B" w:rsidRPr="00540C31" w:rsidTr="00540C31">
        <w:tc>
          <w:tcPr>
            <w:tcW w:w="3652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  <w:r w:rsidRPr="00540C31">
              <w:t>Sunuyu hedefe yönelik materyale sunma</w:t>
            </w:r>
          </w:p>
        </w:tc>
        <w:tc>
          <w:tcPr>
            <w:tcW w:w="992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</w:tr>
      <w:tr w:rsidR="004A160B" w:rsidRPr="00540C31" w:rsidTr="00540C31">
        <w:tc>
          <w:tcPr>
            <w:tcW w:w="3652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  <w:r w:rsidRPr="00540C31">
              <w:t>Sunuda akıcı bir dil ve beden dili kullanma</w:t>
            </w:r>
          </w:p>
        </w:tc>
        <w:tc>
          <w:tcPr>
            <w:tcW w:w="992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</w:tr>
      <w:tr w:rsidR="004A160B" w:rsidRPr="00540C31" w:rsidTr="00540C31">
        <w:tc>
          <w:tcPr>
            <w:tcW w:w="3652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  <w:r w:rsidRPr="00540C31">
              <w:t>Verilen sürede sunuyu yapma</w:t>
            </w:r>
          </w:p>
        </w:tc>
        <w:tc>
          <w:tcPr>
            <w:tcW w:w="992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</w:tr>
      <w:tr w:rsidR="004A160B" w:rsidRPr="00540C31" w:rsidTr="00540C31">
        <w:tc>
          <w:tcPr>
            <w:tcW w:w="3652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  <w:r w:rsidRPr="00540C31">
              <w:t>Sunum sırasında öz güvene sahip olma</w:t>
            </w:r>
          </w:p>
        </w:tc>
        <w:tc>
          <w:tcPr>
            <w:tcW w:w="992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</w:tr>
      <w:tr w:rsidR="004A160B" w:rsidRPr="00540C31" w:rsidTr="00540C31">
        <w:tblPrEx>
          <w:tblCellMar>
            <w:left w:w="70" w:type="dxa"/>
            <w:right w:w="70" w:type="dxa"/>
          </w:tblCellMar>
          <w:tblLook w:val="0000"/>
        </w:tblPrEx>
        <w:trPr>
          <w:trHeight w:val="270"/>
        </w:trPr>
        <w:tc>
          <w:tcPr>
            <w:tcW w:w="3645" w:type="dxa"/>
          </w:tcPr>
          <w:p w:rsidR="004A160B" w:rsidRPr="00540C31" w:rsidRDefault="004A160B" w:rsidP="00540C31">
            <w:pPr>
              <w:spacing w:after="0" w:line="240" w:lineRule="auto"/>
              <w:ind w:left="108"/>
              <w:rPr>
                <w:b/>
              </w:rPr>
            </w:pPr>
            <w:r w:rsidRPr="00540C31">
              <w:rPr>
                <w:b/>
              </w:rPr>
              <w:t>TOPLAM</w:t>
            </w:r>
          </w:p>
        </w:tc>
        <w:tc>
          <w:tcPr>
            <w:tcW w:w="1005" w:type="dxa"/>
            <w:gridSpan w:val="4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28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40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2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</w:tr>
      <w:tr w:rsidR="004A160B" w:rsidRPr="00540C31" w:rsidTr="00540C31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3645" w:type="dxa"/>
          </w:tcPr>
          <w:p w:rsidR="004A160B" w:rsidRPr="00540C31" w:rsidRDefault="004A160B" w:rsidP="00540C31">
            <w:pPr>
              <w:spacing w:after="0" w:line="240" w:lineRule="auto"/>
              <w:ind w:left="108"/>
              <w:rPr>
                <w:b/>
              </w:rPr>
            </w:pPr>
            <w:r w:rsidRPr="00540C31">
              <w:rPr>
                <w:b/>
              </w:rPr>
              <w:t>GENEL TOPLAM</w:t>
            </w:r>
          </w:p>
        </w:tc>
        <w:tc>
          <w:tcPr>
            <w:tcW w:w="1005" w:type="dxa"/>
            <w:gridSpan w:val="4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28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1140" w:type="dxa"/>
            <w:gridSpan w:val="2"/>
          </w:tcPr>
          <w:p w:rsidR="004A160B" w:rsidRPr="00540C31" w:rsidRDefault="004A160B" w:rsidP="00540C31">
            <w:pPr>
              <w:spacing w:after="0" w:line="240" w:lineRule="auto"/>
            </w:pPr>
          </w:p>
        </w:tc>
        <w:tc>
          <w:tcPr>
            <w:tcW w:w="992" w:type="dxa"/>
          </w:tcPr>
          <w:p w:rsidR="004A160B" w:rsidRPr="00540C31" w:rsidRDefault="004A160B" w:rsidP="00540C31">
            <w:pPr>
              <w:spacing w:after="0" w:line="240" w:lineRule="auto"/>
            </w:pPr>
          </w:p>
        </w:tc>
      </w:tr>
    </w:tbl>
    <w:p w:rsidR="004A160B" w:rsidRDefault="004A160B" w:rsidP="00C66CAD"/>
    <w:p w:rsidR="004A160B" w:rsidRDefault="004A160B" w:rsidP="00C66CAD">
      <w:r>
        <w:t>Öğretmenin Görüşü:……………………………………………………………………………………………………………………………</w:t>
      </w:r>
    </w:p>
    <w:sectPr w:rsidR="004A160B" w:rsidSect="00CA2B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A7336"/>
    <w:multiLevelType w:val="hybridMultilevel"/>
    <w:tmpl w:val="5B9830EC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44B63E77"/>
    <w:multiLevelType w:val="hybridMultilevel"/>
    <w:tmpl w:val="38E8860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46527CAE"/>
    <w:multiLevelType w:val="hybridMultilevel"/>
    <w:tmpl w:val="586EE41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F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6E7A"/>
    <w:rsid w:val="00067596"/>
    <w:rsid w:val="001132B1"/>
    <w:rsid w:val="001C64F2"/>
    <w:rsid w:val="003435C3"/>
    <w:rsid w:val="00370E16"/>
    <w:rsid w:val="00386F07"/>
    <w:rsid w:val="003A77D0"/>
    <w:rsid w:val="004A160B"/>
    <w:rsid w:val="00540C31"/>
    <w:rsid w:val="005B2C3C"/>
    <w:rsid w:val="00643153"/>
    <w:rsid w:val="008E7F2A"/>
    <w:rsid w:val="00985565"/>
    <w:rsid w:val="009B76CF"/>
    <w:rsid w:val="009C0B4D"/>
    <w:rsid w:val="00B663F0"/>
    <w:rsid w:val="00BE6E7A"/>
    <w:rsid w:val="00C66CAD"/>
    <w:rsid w:val="00CA2B58"/>
    <w:rsid w:val="00D705BF"/>
    <w:rsid w:val="00DF183B"/>
    <w:rsid w:val="00E01AF9"/>
    <w:rsid w:val="00E25989"/>
    <w:rsid w:val="00E36BCB"/>
    <w:rsid w:val="00E60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B5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E6E7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238</Words>
  <Characters>1361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 DEĞERLENDİRME ÖLÇEĞİ</dc:title>
  <dc:subject/>
  <dc:creator>ASUS</dc:creator>
  <cp:keywords/>
  <dc:description/>
  <cp:lastModifiedBy>user</cp:lastModifiedBy>
  <cp:revision>2</cp:revision>
  <dcterms:created xsi:type="dcterms:W3CDTF">2012-03-06T20:21:00Z</dcterms:created>
  <dcterms:modified xsi:type="dcterms:W3CDTF">2012-03-06T20:21:00Z</dcterms:modified>
</cp:coreProperties>
</file>